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353A6" w14:textId="77777777" w:rsidR="00AA18CC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UPHULL</w:t>
      </w:r>
      <w:r>
        <w:rPr>
          <w:rFonts w:ascii="Times New Roman" w:hAnsi="Times New Roman" w:cs="Times New Roman"/>
          <w:sz w:val="24"/>
          <w:szCs w:val="24"/>
        </w:rPr>
        <w:t xml:space="preserve">      (fl.1405)</w:t>
      </w:r>
    </w:p>
    <w:p w14:paraId="37ACE2DE" w14:textId="77777777" w:rsidR="00AA18CC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883723" w14:textId="77777777" w:rsidR="00AA18CC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B82769" w14:textId="77777777" w:rsidR="00AA18CC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Oct.1405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Sopley,</w:t>
      </w:r>
    </w:p>
    <w:p w14:paraId="15CCBDFD" w14:textId="77777777" w:rsidR="00AA18CC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Hampshire, into lands of the late James Butler, Earl of Ormond(q.v.).</w:t>
      </w:r>
    </w:p>
    <w:p w14:paraId="6AA15A64" w14:textId="6023078C" w:rsidR="00AA18CC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21-262)</w:t>
      </w:r>
    </w:p>
    <w:p w14:paraId="11C7AFD0" w14:textId="77777777" w:rsidR="00CE0D56" w:rsidRDefault="00CE0D56" w:rsidP="00CE0D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Sopley,</w:t>
      </w:r>
    </w:p>
    <w:p w14:paraId="34B0799B" w14:textId="77777777" w:rsidR="00CE0D56" w:rsidRDefault="00CE0D56" w:rsidP="00CE0D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John Butler, Earl of Ormond(q.v.).</w:t>
      </w:r>
    </w:p>
    <w:p w14:paraId="3AE58262" w14:textId="71360E3D" w:rsidR="00CE0D56" w:rsidRDefault="00CE0D56" w:rsidP="00CE0D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19-32B)</w:t>
      </w:r>
    </w:p>
    <w:p w14:paraId="4B15931B" w14:textId="77777777" w:rsidR="00AA18CC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9586A" w14:textId="77777777" w:rsidR="00AA18CC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8199AD" w14:textId="75FE26DE" w:rsidR="00DD5B8A" w:rsidRDefault="00AA18CC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2016</w:t>
      </w:r>
    </w:p>
    <w:p w14:paraId="322619BF" w14:textId="33BBDAD6" w:rsidR="00CE0D56" w:rsidRPr="00AA18CC" w:rsidRDefault="00CE0D56" w:rsidP="00AA18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2021</w:t>
      </w:r>
    </w:p>
    <w:sectPr w:rsidR="00CE0D56" w:rsidRPr="00AA18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B44AE" w14:textId="77777777" w:rsidR="00AA18CC" w:rsidRDefault="00AA18CC" w:rsidP="00564E3C">
      <w:pPr>
        <w:spacing w:after="0" w:line="240" w:lineRule="auto"/>
      </w:pPr>
      <w:r>
        <w:separator/>
      </w:r>
    </w:p>
  </w:endnote>
  <w:endnote w:type="continuationSeparator" w:id="0">
    <w:p w14:paraId="6A2CF086" w14:textId="77777777" w:rsidR="00AA18CC" w:rsidRDefault="00AA18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13241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EB24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0D56">
      <w:rPr>
        <w:rFonts w:ascii="Times New Roman" w:hAnsi="Times New Roman" w:cs="Times New Roman"/>
        <w:noProof/>
        <w:sz w:val="24"/>
        <w:szCs w:val="24"/>
      </w:rPr>
      <w:t>25 October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54E78843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A6FD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13A0B" w14:textId="77777777" w:rsidR="00AA18CC" w:rsidRDefault="00AA18CC" w:rsidP="00564E3C">
      <w:pPr>
        <w:spacing w:after="0" w:line="240" w:lineRule="auto"/>
      </w:pPr>
      <w:r>
        <w:separator/>
      </w:r>
    </w:p>
  </w:footnote>
  <w:footnote w:type="continuationSeparator" w:id="0">
    <w:p w14:paraId="72D6D827" w14:textId="77777777" w:rsidR="00AA18CC" w:rsidRDefault="00AA18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E121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0622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7EFB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CC"/>
    <w:rsid w:val="00372DC6"/>
    <w:rsid w:val="00564E3C"/>
    <w:rsid w:val="0064591D"/>
    <w:rsid w:val="00AA18CC"/>
    <w:rsid w:val="00CE0D5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7C904"/>
  <w15:chartTrackingRefBased/>
  <w15:docId w15:val="{C4CBB74B-7E8B-4466-9403-3AA9C28FE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2016-02-19T20:54:00Z</dcterms:created>
  <dcterms:modified xsi:type="dcterms:W3CDTF">2021-10-25T07:02:00Z</dcterms:modified>
</cp:coreProperties>
</file>